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F41A89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>Reading Train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1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>Final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Exam</w:t>
            </w:r>
          </w:p>
          <w:p w:rsidR="00F41A89" w:rsidRPr="001D0945" w:rsidRDefault="00F41A8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</w:t>
            </w:r>
            <w:r>
              <w:rPr>
                <w:rFonts w:ascii="Arial" w:hAnsi="Arial" w:cs="Arial"/>
                <w:sz w:val="22"/>
              </w:rPr>
              <w:t>1~2</w:t>
            </w:r>
            <w:r w:rsidRPr="001D0945">
              <w:rPr>
                <w:rFonts w:ascii="Arial" w:hAnsi="Arial" w:cs="Arial"/>
                <w:sz w:val="22"/>
              </w:rPr>
              <w:t>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F41A89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F41A89" w:rsidRPr="001D0945" w:rsidRDefault="00F41A89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F41A89" w:rsidRDefault="00F41A89">
      <w:pPr>
        <w:rPr>
          <w:rFonts w:ascii="Arial" w:hAnsi="Arial" w:cs="Arial"/>
        </w:rPr>
      </w:pPr>
    </w:p>
    <w:p w:rsidR="00F41A89" w:rsidRDefault="00F41A89" w:rsidP="001D0945">
      <w:pPr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See the pictures and circle</w:t>
      </w:r>
      <w:r w:rsidRPr="001D0945">
        <w:rPr>
          <w:rFonts w:ascii="Arial" w:hAnsi="Arial" w:cs="Arial"/>
          <w:b/>
          <w:sz w:val="24"/>
          <w:szCs w:val="24"/>
        </w:rPr>
        <w:t xml:space="preserve"> the </w:t>
      </w:r>
      <w:r>
        <w:rPr>
          <w:rFonts w:ascii="Arial" w:hAnsi="Arial" w:cs="Arial"/>
          <w:b/>
          <w:sz w:val="24"/>
          <w:szCs w:val="24"/>
        </w:rPr>
        <w:t xml:space="preserve">correct </w:t>
      </w:r>
      <w:r w:rsidRPr="001D0945">
        <w:rPr>
          <w:rFonts w:ascii="Arial" w:hAnsi="Arial" w:cs="Arial"/>
          <w:b/>
          <w:sz w:val="24"/>
          <w:szCs w:val="24"/>
        </w:rPr>
        <w:t>word</w:t>
      </w:r>
      <w:r>
        <w:rPr>
          <w:rFonts w:ascii="Arial" w:hAnsi="Arial" w:cs="Arial"/>
          <w:b/>
          <w:sz w:val="24"/>
          <w:szCs w:val="24"/>
        </w:rPr>
        <w:t>s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F41A89" w:rsidRPr="00DA3BB1" w:rsidRDefault="00F41A89" w:rsidP="001D0945">
      <w:pPr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F41A89" w:rsidTr="00551031">
        <w:trPr>
          <w:trHeight w:val="1878"/>
        </w:trPr>
        <w:tc>
          <w:tcPr>
            <w:tcW w:w="2132" w:type="dxa"/>
          </w:tcPr>
          <w:p w:rsidR="00F41A89" w:rsidRPr="00DC6386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0;margin-top:13.25pt;width:94.4pt;height:79.4pt;z-index:251658752">
                  <v:imagedata r:id="rId7" o:title="" croptop="5953f" cropbottom="12225f" cropleft="4857f" cropright="9227f"/>
                </v:shape>
              </w:pict>
            </w:r>
            <w:r w:rsidRPr="00DC6386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F41A89" w:rsidRPr="00551031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F41A89" w:rsidRPr="00DC6386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-1.8pt;margin-top:12.75pt;width:94.4pt;height:79.4pt;z-index:251659776;mso-position-horizontal-relative:text;mso-position-vertical-relative:text">
                  <v:imagedata r:id="rId8" o:title="" croptop="9341f" cropbottom="9446f" cropleft="9140f" cropright="8043f"/>
                </v:shape>
              </w:pict>
            </w:r>
            <w:r w:rsidRPr="00DC6386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F41A89" w:rsidRPr="00551031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F41A89" w:rsidRPr="00DC6386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1.75pt;margin-top:13.25pt;width:94.4pt;height:79.5pt;z-index:251660800;mso-position-horizontal-relative:text;mso-position-vertical-relative:text">
                  <v:imagedata r:id="rId9" o:title="" croptop="5982f" cropbottom="12804f" cropleft="5731f" cropright="8450f"/>
                </v:shape>
              </w:pict>
            </w:r>
            <w:r w:rsidRPr="00DC6386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F41A89" w:rsidRPr="00551031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F41A89" w:rsidRPr="00DC6386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.1pt;margin-top:12.75pt;width:94.4pt;height:79.35pt;z-index:251661824;mso-position-horizontal-relative:text;mso-position-vertical-relative:text">
                  <v:imagedata r:id="rId10" o:title="" croptop="9341f" cropbottom="9446f" cropleft="8043f" cropright="9140f"/>
                </v:shape>
              </w:pict>
            </w:r>
            <w:r w:rsidRPr="00DC6386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F41A89" w:rsidRPr="00551031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F41A89" w:rsidRPr="00DC6386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-1.55pt;margin-top:13.25pt;width:94.4pt;height:79.35pt;z-index:251662848;mso-position-horizontal-relative:text;mso-position-vertical-relative:text">
                  <v:imagedata r:id="rId11" o:title="" croptop="9970f" cropbottom="8816f" cropleft="8043f" cropright="9140f"/>
                </v:shape>
              </w:pict>
            </w:r>
            <w:r w:rsidRPr="00DC6386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F41A89" w:rsidRPr="00551031" w:rsidRDefault="00F41A89" w:rsidP="00DC638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A89" w:rsidTr="00DC6386">
        <w:trPr>
          <w:trHeight w:val="552"/>
        </w:trPr>
        <w:tc>
          <w:tcPr>
            <w:tcW w:w="2132" w:type="dxa"/>
            <w:vAlign w:val="center"/>
          </w:tcPr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 xml:space="preserve">sheep </w:t>
            </w:r>
          </w:p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>goat</w:t>
            </w:r>
          </w:p>
        </w:tc>
        <w:tc>
          <w:tcPr>
            <w:tcW w:w="2133" w:type="dxa"/>
            <w:vAlign w:val="center"/>
          </w:tcPr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>pumpkin  watermelon</w:t>
            </w:r>
          </w:p>
        </w:tc>
        <w:tc>
          <w:tcPr>
            <w:tcW w:w="2133" w:type="dxa"/>
            <w:vAlign w:val="center"/>
          </w:tcPr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>hat</w:t>
            </w:r>
          </w:p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 xml:space="preserve"> helmet</w:t>
            </w:r>
          </w:p>
        </w:tc>
        <w:tc>
          <w:tcPr>
            <w:tcW w:w="2133" w:type="dxa"/>
            <w:vAlign w:val="center"/>
          </w:tcPr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 xml:space="preserve">bored </w:t>
            </w:r>
          </w:p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>funny</w:t>
            </w:r>
          </w:p>
        </w:tc>
        <w:tc>
          <w:tcPr>
            <w:tcW w:w="2133" w:type="dxa"/>
            <w:vAlign w:val="center"/>
          </w:tcPr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 xml:space="preserve">chicken </w:t>
            </w:r>
          </w:p>
          <w:p w:rsidR="00F41A89" w:rsidRPr="00DC6386" w:rsidRDefault="00F41A89" w:rsidP="00DC6386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C6386">
              <w:rPr>
                <w:rFonts w:ascii="Arial" w:hAnsi="Arial" w:cs="Arial"/>
                <w:sz w:val="28"/>
                <w:szCs w:val="28"/>
              </w:rPr>
              <w:t>kitchen</w:t>
            </w:r>
          </w:p>
        </w:tc>
      </w:tr>
    </w:tbl>
    <w:p w:rsidR="00F41A89" w:rsidRPr="001D0945" w:rsidRDefault="00F41A89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F41A89" w:rsidRDefault="00F41A8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4" style="position:absolute;left:0;text-align:left;margin-left:10.2pt;margin-top:10.9pt;width:463.4pt;height:41.85pt;z-index:251653632" arcsize="10923f" filled="f" strokeweight="1pt">
            <v:shadow color="#868686"/>
            <v:textbox style="mso-next-textbox:#_x0000_s1034">
              <w:txbxContent>
                <w:p w:rsidR="00F41A89" w:rsidRPr="0016782A" w:rsidRDefault="00F41A89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F41A89" w:rsidRPr="00D95E02" w:rsidRDefault="00F41A89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count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delicious       pocket       understand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backyard</w:t>
                  </w:r>
                </w:p>
              </w:txbxContent>
            </v:textbox>
          </v:roundrect>
        </w:pict>
      </w:r>
    </w:p>
    <w:p w:rsidR="00F41A89" w:rsidRDefault="00F41A8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Pr="001D0945" w:rsidRDefault="00F41A8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The fruits looked</w:t>
      </w:r>
      <w:r w:rsidRPr="001D0945">
        <w:rPr>
          <w:rFonts w:ascii="Arial" w:hAnsi="Arial" w:cs="Arial"/>
          <w:sz w:val="24"/>
          <w:szCs w:val="24"/>
        </w:rPr>
        <w:t xml:space="preserve"> _______________________.</w:t>
      </w:r>
    </w:p>
    <w:p w:rsidR="00F41A89" w:rsidRPr="001D0945" w:rsidRDefault="00F41A8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 xml:space="preserve">We had a barbecue party in his </w:t>
      </w:r>
      <w:r w:rsidRPr="001D0945">
        <w:rPr>
          <w:rFonts w:ascii="Arial" w:hAnsi="Arial" w:cs="Arial"/>
          <w:sz w:val="24"/>
          <w:szCs w:val="24"/>
        </w:rPr>
        <w:t>_______________________.</w:t>
      </w:r>
    </w:p>
    <w:p w:rsidR="00F41A89" w:rsidRPr="0096477F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9A5B9E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The children</w:t>
      </w:r>
      <w:r w:rsidRPr="001D0945">
        <w:rPr>
          <w:rFonts w:ascii="Arial" w:hAnsi="Arial" w:cs="Arial"/>
          <w:sz w:val="24"/>
          <w:szCs w:val="24"/>
        </w:rPr>
        <w:t xml:space="preserve"> ____</w:t>
      </w:r>
      <w:r>
        <w:rPr>
          <w:rFonts w:ascii="Arial" w:hAnsi="Arial" w:cs="Arial"/>
          <w:sz w:val="24"/>
          <w:szCs w:val="24"/>
        </w:rPr>
        <w:t>____________________ English.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I have some coins in my _________________________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96477F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My little sister can</w:t>
      </w:r>
      <w:r w:rsidRPr="001D0945">
        <w:rPr>
          <w:rFonts w:ascii="Arial" w:hAnsi="Arial" w:cs="Arial"/>
          <w:sz w:val="24"/>
          <w:szCs w:val="24"/>
        </w:rPr>
        <w:t xml:space="preserve"> _______________________</w:t>
      </w:r>
      <w:r>
        <w:rPr>
          <w:rFonts w:ascii="Arial" w:hAnsi="Arial" w:cs="Arial"/>
          <w:sz w:val="24"/>
          <w:szCs w:val="24"/>
        </w:rPr>
        <w:t xml:space="preserve"> the number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F41A89" w:rsidSect="003D4BDE">
          <w:headerReference w:type="default" r:id="rId12"/>
          <w:footerReference w:type="default" r:id="rId13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Choose the words</w:t>
      </w:r>
      <w:r w:rsidRPr="001D0945">
        <w:rPr>
          <w:rFonts w:ascii="Arial" w:hAnsi="Arial" w:cs="Arial"/>
          <w:b/>
          <w:sz w:val="24"/>
          <w:szCs w:val="24"/>
        </w:rPr>
        <w:t>. (4points)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spacing w:line="276" w:lineRule="auto"/>
        <w:ind w:left="43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__________ my best friends last Christmas</w:t>
      </w:r>
      <w:r w:rsidRPr="001D0945">
        <w:rPr>
          <w:rFonts w:ascii="Arial" w:hAnsi="Arial" w:cs="Arial"/>
          <w:sz w:val="24"/>
          <w:szCs w:val="24"/>
        </w:rPr>
        <w:t xml:space="preserve">. </w:t>
      </w:r>
    </w:p>
    <w:p w:rsidR="00F41A89" w:rsidRDefault="00F41A89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meet</w:t>
      </w:r>
    </w:p>
    <w:p w:rsidR="00F41A89" w:rsidRDefault="00F41A89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meets</w:t>
      </w:r>
    </w:p>
    <w:p w:rsidR="00F41A89" w:rsidRDefault="00F41A89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meeted</w:t>
      </w:r>
    </w:p>
    <w:p w:rsidR="00F41A89" w:rsidRPr="001D0945" w:rsidRDefault="00F41A89" w:rsidP="00CE2D5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</w:t>
      </w:r>
    </w:p>
    <w:p w:rsidR="00F41A89" w:rsidRDefault="00F41A89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Are you__________ your hat today?</w:t>
      </w:r>
    </w:p>
    <w:p w:rsidR="00F41A89" w:rsidRDefault="00F41A89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</w:t>
      </w:r>
    </w:p>
    <w:p w:rsidR="00F41A89" w:rsidRDefault="00F41A89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takes</w:t>
      </w:r>
    </w:p>
    <w:p w:rsidR="00F41A89" w:rsidRDefault="00F41A89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taking</w:t>
      </w:r>
    </w:p>
    <w:p w:rsidR="00F41A89" w:rsidRPr="001D0945" w:rsidRDefault="00F41A89" w:rsidP="00751166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took</w:t>
      </w:r>
    </w:p>
    <w:p w:rsidR="00F41A89" w:rsidRDefault="00F41A89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you go inside, take__________ your coat please.</w:t>
      </w:r>
    </w:p>
    <w:p w:rsidR="00F41A89" w:rsidRDefault="00F41A89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off</w:t>
      </w:r>
    </w:p>
    <w:p w:rsidR="00F41A89" w:rsidRDefault="00F41A89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</w:t>
      </w:r>
    </w:p>
    <w:p w:rsidR="00F41A89" w:rsidRDefault="00F41A89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</w:t>
      </w:r>
    </w:p>
    <w:p w:rsidR="00F41A89" w:rsidRPr="001D0945" w:rsidRDefault="00F41A89" w:rsidP="0075116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back</w:t>
      </w:r>
    </w:p>
    <w:p w:rsidR="00F41A89" w:rsidRDefault="00F41A8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Let’s __________ together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Default="00F41A89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dance</w:t>
      </w:r>
    </w:p>
    <w:p w:rsidR="00F41A89" w:rsidRDefault="00F41A89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dances</w:t>
      </w:r>
    </w:p>
    <w:p w:rsidR="00F41A89" w:rsidRDefault="00F41A89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dancing</w:t>
      </w:r>
    </w:p>
    <w:p w:rsidR="00F41A89" w:rsidRPr="001D0945" w:rsidRDefault="00F41A89" w:rsidP="00751166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dance</w:t>
      </w:r>
    </w:p>
    <w:p w:rsidR="00F41A89" w:rsidRDefault="00F41A8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older brother always helps__________.</w:t>
      </w:r>
    </w:p>
    <w:p w:rsidR="00F41A89" w:rsidRDefault="00F41A89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his</w:t>
      </w:r>
    </w:p>
    <w:p w:rsidR="00F41A89" w:rsidRDefault="00F41A89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</w:t>
      </w:r>
    </w:p>
    <w:p w:rsidR="00F41A89" w:rsidRDefault="00F41A89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</w:t>
      </w:r>
    </w:p>
    <w:p w:rsidR="00F41A89" w:rsidRPr="001D0945" w:rsidRDefault="00F41A89" w:rsidP="00F328DE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F41A89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5" style="position:absolute;margin-left:17.15pt;margin-top:3.15pt;width:426pt;height:252.3pt;z-index:251656704" arcsize="5237f" filled="f" strokeweight="1pt">
            <v:shadow color="#868686"/>
            <v:textbox style="mso-next-textbox:#_x0000_s1035">
              <w:txbxContent>
                <w:p w:rsidR="00F41A89" w:rsidRDefault="00F41A89" w:rsidP="000B506F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Anna wanted a pet. </w:t>
                  </w:r>
                </w:p>
                <w:p w:rsidR="00F41A89" w:rsidRDefault="00F41A89" w:rsidP="000B506F">
                  <w:pPr>
                    <w:adjustRightInd w:val="0"/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“Can I have a pet, Mom?” Anna asked. </w:t>
                  </w:r>
                </w:p>
                <w:p w:rsidR="00F41A89" w:rsidRDefault="00F41A89" w:rsidP="00890CAA">
                  <w:pPr>
                    <w:adjustRightInd w:val="0"/>
                    <w:ind w:leftChars="120" w:left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>“If you wash the dishes and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</w:t>
                  </w: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>take out the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</w:t>
                  </w: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trash, you can have one,” said Mom. </w:t>
                  </w:r>
                </w:p>
                <w:p w:rsidR="00F41A89" w:rsidRDefault="00F41A89" w:rsidP="000B506F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Default="00F41A89" w:rsidP="000B506F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Anna did her work for a week. Anna liked washing dishes, but she did not like trash. </w:t>
                  </w:r>
                </w:p>
                <w:p w:rsidR="00F41A89" w:rsidRDefault="00F41A89" w:rsidP="000B506F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“You did enough work. What pet do you want?” asked Mom. </w:t>
                  </w:r>
                </w:p>
                <w:p w:rsidR="00F41A89" w:rsidRDefault="00F41A89" w:rsidP="000B506F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“I want a goat,” said Anna. </w:t>
                  </w:r>
                </w:p>
                <w:p w:rsidR="00F41A89" w:rsidRDefault="00F41A89" w:rsidP="000B506F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“A goat?” said Mom. </w:t>
                  </w:r>
                </w:p>
                <w:p w:rsidR="00F41A89" w:rsidRPr="000B506F" w:rsidRDefault="00F41A89" w:rsidP="000B506F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0B506F">
                    <w:rPr>
                      <w:rFonts w:cs="Arial"/>
                      <w:kern w:val="0"/>
                      <w:sz w:val="24"/>
                      <w:szCs w:val="24"/>
                    </w:rPr>
                    <w:t>“Yes,” said Anna. “A goat will eat the trash, so I don’t have to take it out. A goat is the pet for me.”</w:t>
                  </w:r>
                </w:p>
              </w:txbxContent>
            </v:textbox>
          </v:roundrect>
        </w:pict>
      </w: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did Anna do for having a pet?</w:t>
      </w:r>
    </w:p>
    <w:p w:rsidR="00F41A89" w:rsidRDefault="00F41A8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took out the trash.</w:t>
      </w:r>
    </w:p>
    <w:p w:rsidR="00F41A89" w:rsidRDefault="00F41A8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fed her pet.</w:t>
      </w:r>
    </w:p>
    <w:p w:rsidR="00F41A89" w:rsidRDefault="00F41A8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washed the dishes.</w:t>
      </w:r>
    </w:p>
    <w:p w:rsidR="00F41A89" w:rsidRPr="001D0945" w:rsidRDefault="00F41A8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chose the pet.</w:t>
      </w:r>
    </w:p>
    <w:p w:rsidR="00F41A89" w:rsidRPr="002E066E" w:rsidRDefault="00F41A89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D73E2">
        <w:rPr>
          <w:rFonts w:ascii="Arial" w:hAnsi="Arial" w:cs="Arial"/>
          <w:i/>
          <w:sz w:val="24"/>
          <w:szCs w:val="24"/>
          <w:u w:val="single"/>
        </w:rPr>
        <w:t>True</w:t>
      </w:r>
      <w:r>
        <w:rPr>
          <w:rFonts w:ascii="Arial" w:hAnsi="Arial" w:cs="Arial"/>
          <w:sz w:val="24"/>
          <w:szCs w:val="24"/>
        </w:rPr>
        <w:t xml:space="preserve"> about the story?</w:t>
      </w:r>
    </w:p>
    <w:p w:rsidR="00F41A89" w:rsidRDefault="00F41A89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mom wanted to buy a pet to her.</w:t>
      </w:r>
    </w:p>
    <w:p w:rsidR="00F41A89" w:rsidRDefault="00F41A89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worked for a day.</w:t>
      </w:r>
    </w:p>
    <w:p w:rsidR="00F41A89" w:rsidRDefault="00F41A89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liked washing dishes.</w:t>
      </w:r>
    </w:p>
    <w:p w:rsidR="00F41A89" w:rsidRDefault="00F41A89" w:rsidP="006A6A54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liked taking out the trash.</w:t>
      </w:r>
    </w:p>
    <w:p w:rsidR="00F41A89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6A6A54" w:rsidRDefault="00F41A89" w:rsidP="00F328DE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did she want a goat?</w:t>
      </w:r>
    </w:p>
    <w:p w:rsidR="00F41A89" w:rsidRDefault="00F41A89" w:rsidP="00DE1F0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goat will eat the trash.</w:t>
      </w:r>
    </w:p>
    <w:p w:rsidR="00F41A89" w:rsidRDefault="00F41A89" w:rsidP="00DE1F0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goat will take out the trash.</w:t>
      </w:r>
    </w:p>
    <w:p w:rsidR="00F41A89" w:rsidRDefault="00F41A89" w:rsidP="00DE1F0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goat will wash the dishes.</w:t>
      </w:r>
    </w:p>
    <w:p w:rsidR="00F41A89" w:rsidRPr="006A6A54" w:rsidRDefault="00F41A89" w:rsidP="00DE1F0D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78" w:right="18" w:hanging="36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goat will be very cute.</w:t>
      </w:r>
    </w:p>
    <w:p w:rsidR="00F41A89" w:rsidRPr="00DA3BB1" w:rsidRDefault="00F41A89" w:rsidP="00DA3BB1">
      <w:pPr>
        <w:rPr>
          <w:rFonts w:ascii="Arial" w:hAnsi="Arial" w:cs="Arial"/>
          <w:sz w:val="24"/>
          <w:szCs w:val="24"/>
        </w:rPr>
        <w:sectPr w:rsidR="00F41A89" w:rsidRPr="00DA3BB1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(Questions 19-21)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6" style="position:absolute;margin-left:19.4pt;margin-top:4.4pt;width:396.45pt;height:243.75pt;z-index:251652608" arcsize="4245f" filled="f" strokeweight="1pt">
            <v:shadow color="#868686"/>
            <v:textbox style="mso-next-textbox:#_x0000_s1036">
              <w:txbxContent>
                <w:p w:rsidR="00F41A89" w:rsidRPr="00802DA3" w:rsidRDefault="00F41A89" w:rsidP="00802DA3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>A farmer went to his field to dig his peanuts. He started digging. He hit something large and hard.</w:t>
                  </w:r>
                </w:p>
                <w:p w:rsidR="00F41A89" w:rsidRDefault="00F41A89" w:rsidP="002C1378">
                  <w:pPr>
                    <w:adjustRightInd w:val="0"/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“That is not a peanut,” said the farmer. “It’s a bone.” </w:t>
                  </w:r>
                </w:p>
                <w:p w:rsidR="00F41A89" w:rsidRDefault="00F41A89" w:rsidP="00802DA3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Pr="00802DA3" w:rsidRDefault="00F41A89" w:rsidP="00802DA3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>The farmer kept digging. What did he find?</w:t>
                  </w:r>
                </w:p>
                <w:p w:rsidR="00F41A89" w:rsidRDefault="00F41A89" w:rsidP="00802DA3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found a whole dinosaur in his peanut field! </w:t>
                  </w:r>
                </w:p>
                <w:p w:rsidR="00F41A89" w:rsidRDefault="00F41A89" w:rsidP="00802DA3">
                  <w:pPr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“I will send it to the museum,” he thought. </w:t>
                  </w:r>
                </w:p>
                <w:p w:rsidR="00F41A89" w:rsidRDefault="00F41A89" w:rsidP="00802DA3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Default="00F41A89" w:rsidP="00802DA3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Then he wondered. </w:t>
                  </w:r>
                </w:p>
                <w:p w:rsidR="00F41A89" w:rsidRDefault="00F41A89" w:rsidP="00802DA3">
                  <w:pPr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“What will I find in my pumpkin field?” he said to </w:t>
                  </w:r>
                  <w:r w:rsidRPr="00801884">
                    <w:rPr>
                      <w:rFonts w:cs="Arial"/>
                      <w:b/>
                      <w:kern w:val="0"/>
                      <w:sz w:val="24"/>
                      <w:szCs w:val="24"/>
                      <w:u w:val="single"/>
                    </w:rPr>
                    <w:t>himself</w:t>
                  </w: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</w:t>
                  </w:r>
                </w:p>
                <w:p w:rsidR="00F41A89" w:rsidRPr="00DC6386" w:rsidRDefault="00F41A89" w:rsidP="00802DA3">
                  <w:pPr>
                    <w:rPr>
                      <w:sz w:val="24"/>
                      <w:szCs w:val="24"/>
                    </w:rPr>
                  </w:pPr>
                  <w:r w:rsidRPr="00802DA3">
                    <w:rPr>
                      <w:rFonts w:cs="Arial"/>
                      <w:kern w:val="0"/>
                      <w:sz w:val="24"/>
                      <w:szCs w:val="24"/>
                    </w:rPr>
                    <w:t>Off he went to dig some more.</w:t>
                  </w:r>
                </w:p>
              </w:txbxContent>
            </v:textbox>
          </v:roundrect>
        </w:pic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was the farmer doing when he found a bone?</w:t>
      </w:r>
    </w:p>
    <w:p w:rsidR="00F41A89" w:rsidRDefault="00F41A8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was digging for peanuts.</w:t>
      </w:r>
    </w:p>
    <w:p w:rsidR="00F41A89" w:rsidRDefault="00F41A8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was going to his field.</w:t>
      </w:r>
    </w:p>
    <w:p w:rsidR="00F41A89" w:rsidRDefault="00F41A8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was selling the dinosaur bones.</w:t>
      </w:r>
    </w:p>
    <w:p w:rsidR="00F41A89" w:rsidRPr="001D0945" w:rsidRDefault="00F41A8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was going to the museum.</w:t>
      </w:r>
    </w:p>
    <w:p w:rsidR="00F41A89" w:rsidRPr="00FA778D" w:rsidRDefault="00F41A89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802DA3">
        <w:rPr>
          <w:rFonts w:ascii="Arial" w:hAnsi="Arial" w:cs="Arial"/>
          <w:sz w:val="24"/>
          <w:szCs w:val="24"/>
          <w:u w:val="single"/>
        </w:rPr>
        <w:t xml:space="preserve">the </w:t>
      </w:r>
      <w:r w:rsidRPr="00E16920">
        <w:rPr>
          <w:rFonts w:ascii="Arial" w:hAnsi="Arial" w:cs="Arial"/>
          <w:sz w:val="24"/>
          <w:szCs w:val="24"/>
          <w:u w:val="single"/>
        </w:rPr>
        <w:t>underlined word</w:t>
      </w:r>
      <w:r>
        <w:rPr>
          <w:rFonts w:ascii="Arial" w:hAnsi="Arial" w:cs="Arial"/>
          <w:sz w:val="24"/>
          <w:szCs w:val="24"/>
        </w:rPr>
        <w:t>, “himself” mean?</w:t>
      </w:r>
    </w:p>
    <w:p w:rsidR="00F41A89" w:rsidRDefault="00F41A8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Peanut</w:t>
      </w:r>
    </w:p>
    <w:p w:rsidR="00F41A89" w:rsidRDefault="00F41A8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Dinosaur</w:t>
      </w:r>
    </w:p>
    <w:p w:rsidR="00F41A89" w:rsidRDefault="00F41A8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Farmer</w:t>
      </w:r>
    </w:p>
    <w:p w:rsidR="00F41A89" w:rsidRDefault="00F41A8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Bone</w:t>
      </w:r>
    </w:p>
    <w:p w:rsidR="00F41A89" w:rsidRPr="00E04E35" w:rsidRDefault="00F41A89" w:rsidP="00F91573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will the farmer do at the end of the story?</w:t>
      </w:r>
    </w:p>
    <w:p w:rsidR="00F41A89" w:rsidRDefault="00F41A89" w:rsidP="00193054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sell the bones.</w:t>
      </w:r>
    </w:p>
    <w:p w:rsidR="00F41A89" w:rsidRDefault="00F41A89" w:rsidP="00193054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dig in the pumpkin field.</w:t>
      </w:r>
    </w:p>
    <w:p w:rsidR="00F41A89" w:rsidRDefault="00F41A89" w:rsidP="00193054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pick the pumpkins.</w:t>
      </w:r>
    </w:p>
    <w:p w:rsidR="00F41A89" w:rsidRDefault="00F41A89" w:rsidP="00193054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dig in the peanut field.</w:t>
      </w:r>
    </w:p>
    <w:p w:rsidR="00F41A89" w:rsidRPr="001D0945" w:rsidRDefault="00F41A89" w:rsidP="003D3B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7" style="position:absolute;margin-left:19.4pt;margin-top:5.15pt;width:403.9pt;height:164.35pt;z-index:251657728" arcsize="2315f" filled="f" strokeweight="1pt">
            <v:shadow color="#868686"/>
            <v:textbox style="mso-next-textbox:#_x0000_s1037">
              <w:txbxContent>
                <w:p w:rsidR="00F41A89" w:rsidRDefault="00F41A89" w:rsidP="00E16920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16920">
                    <w:rPr>
                      <w:rFonts w:cs="Arial"/>
                      <w:kern w:val="0"/>
                      <w:sz w:val="24"/>
                      <w:szCs w:val="24"/>
                    </w:rPr>
                    <w:t>My Uncle Ted lives in the country. The air is clean and there is a lot of open space. We like to go out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</w:t>
                  </w:r>
                  <w:r w:rsidRPr="00E16920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look at the stars. </w:t>
                  </w:r>
                </w:p>
                <w:p w:rsidR="00F41A89" w:rsidRDefault="00F41A89" w:rsidP="00E1692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Pr="00E16920" w:rsidRDefault="00F41A89" w:rsidP="00E16920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E16920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Last night, I saw some strange lights in the field. They weren’t stars! I ran and tried to catch the lights. I reached out and grabbed </w:t>
                  </w:r>
                  <w:r w:rsidRPr="00801884">
                    <w:rPr>
                      <w:rFonts w:cs="Arial"/>
                      <w:b/>
                      <w:kern w:val="0"/>
                      <w:sz w:val="24"/>
                      <w:szCs w:val="24"/>
                      <w:u w:val="single"/>
                    </w:rPr>
                    <w:t>one</w:t>
                  </w:r>
                  <w:r w:rsidRPr="00E16920">
                    <w:rPr>
                      <w:rFonts w:cs="Arial"/>
                      <w:kern w:val="0"/>
                      <w:sz w:val="24"/>
                      <w:szCs w:val="24"/>
                    </w:rPr>
                    <w:t>. When I opened my hands, there was a small bug. It was glowing! Uncle Ted said it was a firefly. “How does it glow?” I wondered.</w:t>
                  </w:r>
                </w:p>
              </w:txbxContent>
            </v:textbox>
          </v:roundrect>
        </w:pict>
      </w: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F328D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>
        <w:rPr>
          <w:rFonts w:ascii="Arial" w:hAnsi="Arial" w:cs="Arial"/>
          <w:i/>
          <w:sz w:val="24"/>
          <w:szCs w:val="24"/>
          <w:u w:val="single"/>
        </w:rPr>
        <w:t>T</w:t>
      </w:r>
      <w:r w:rsidRPr="00985BC4">
        <w:rPr>
          <w:rFonts w:ascii="Arial" w:hAnsi="Arial" w:cs="Arial"/>
          <w:i/>
          <w:sz w:val="24"/>
          <w:szCs w:val="24"/>
          <w:u w:val="single"/>
        </w:rPr>
        <w:t>rue</w:t>
      </w:r>
      <w:r>
        <w:rPr>
          <w:rFonts w:ascii="Arial" w:hAnsi="Arial" w:cs="Arial"/>
          <w:sz w:val="24"/>
          <w:szCs w:val="24"/>
        </w:rPr>
        <w:t xml:space="preserve"> about the story</w:t>
      </w:r>
      <w:r w:rsidRPr="001D0945">
        <w:rPr>
          <w:rFonts w:ascii="Arial" w:hAnsi="Arial" w:cs="Arial"/>
          <w:sz w:val="24"/>
          <w:szCs w:val="24"/>
        </w:rPr>
        <w:t xml:space="preserve">? </w:t>
      </w:r>
    </w:p>
    <w:p w:rsidR="00F41A89" w:rsidRPr="001D0945" w:rsidRDefault="00F41A8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lives in the country.</w:t>
      </w:r>
    </w:p>
    <w:p w:rsidR="00F41A89" w:rsidRPr="001D0945" w:rsidRDefault="00F41A8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can’t look at the stars.</w:t>
      </w:r>
    </w:p>
    <w:p w:rsidR="00F41A89" w:rsidRPr="001D0945" w:rsidRDefault="00F41A8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caught a fly.</w:t>
      </w:r>
    </w:p>
    <w:p w:rsidR="00F41A89" w:rsidRPr="001D0945" w:rsidRDefault="00F41A8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and her uncle looked at a firefly.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3135A1">
        <w:rPr>
          <w:rFonts w:ascii="Arial" w:hAnsi="Arial" w:cs="Arial"/>
          <w:sz w:val="24"/>
          <w:szCs w:val="24"/>
          <w:u w:val="single"/>
        </w:rPr>
        <w:t>the underlined word</w:t>
      </w:r>
      <w:r>
        <w:rPr>
          <w:rFonts w:ascii="Arial" w:hAnsi="Arial" w:cs="Arial"/>
          <w:sz w:val="24"/>
          <w:szCs w:val="24"/>
        </w:rPr>
        <w:t>, “one” mean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Pr="001D0945" w:rsidRDefault="00F41A8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star</w:t>
      </w:r>
    </w:p>
    <w:p w:rsidR="00F41A89" w:rsidRPr="001D0945" w:rsidRDefault="00F41A8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fly</w:t>
      </w:r>
    </w:p>
    <w:p w:rsidR="00F41A89" w:rsidRPr="001D0945" w:rsidRDefault="00F41A8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light</w:t>
      </w:r>
    </w:p>
    <w:p w:rsidR="00F41A89" w:rsidRPr="001D0945" w:rsidRDefault="00F41A8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firefly</w:t>
      </w:r>
    </w:p>
    <w:p w:rsidR="00F41A89" w:rsidRDefault="00F41A89" w:rsidP="003D3B39">
      <w:pPr>
        <w:pStyle w:val="ListParagraph"/>
        <w:tabs>
          <w:tab w:val="left" w:pos="720"/>
        </w:tabs>
        <w:wordWrap/>
        <w:adjustRightInd w:val="0"/>
        <w:spacing w:line="276" w:lineRule="auto"/>
        <w:ind w:left="438"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could she catch the bug?</w:t>
      </w:r>
    </w:p>
    <w:p w:rsidR="00F41A89" w:rsidRDefault="00F41A8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ran and caught the lights.</w:t>
      </w:r>
    </w:p>
    <w:p w:rsidR="00F41A89" w:rsidRDefault="00F41A8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uncle helped her catch the bug.</w:t>
      </w:r>
    </w:p>
    <w:p w:rsidR="00F41A89" w:rsidRDefault="00F41A8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used a big net.</w:t>
      </w:r>
    </w:p>
    <w:p w:rsidR="00F41A89" w:rsidRPr="001D0945" w:rsidRDefault="00F41A8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saw some strange lights.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left="783"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8" style="position:absolute;margin-left:24.9pt;margin-top:4.85pt;width:390.95pt;height:272.7pt;z-index:251654656" arcsize="4278f" filled="f" strokeweight="1pt">
            <v:shadow color="#868686"/>
            <v:textbox style="mso-next-textbox:#_x0000_s1038">
              <w:txbxContent>
                <w:p w:rsidR="00F41A89" w:rsidRDefault="00F41A89" w:rsidP="00BE688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Last night </w:t>
                  </w:r>
                  <w:smartTag w:uri="urn:schemas-microsoft-com:office:smarttags" w:element="place">
                    <w:smartTag w:uri="urn:schemas-microsoft-com:office:smarttags" w:element="City">
                      <w:r w:rsidRPr="00BE6885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Alice</w:t>
                      </w:r>
                    </w:smartTag>
                  </w:smartTag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had a dream about a dancing strawberry. It was big and red just like a normal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</w:t>
                  </w: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strawberry, but it had long legs. It looked delicious and danced very well. </w:t>
                  </w:r>
                </w:p>
                <w:p w:rsidR="00F41A89" w:rsidRDefault="00F41A89" w:rsidP="00BE688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Default="00F41A89" w:rsidP="00BE688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smartTag w:uri="urn:schemas-microsoft-com:office:smarttags" w:element="place">
                    <w:smartTag w:uri="urn:schemas-microsoft-com:office:smarttags" w:element="City">
                      <w:r w:rsidRPr="00BE6885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Alice</w:t>
                      </w:r>
                    </w:smartTag>
                  </w:smartTag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woke up and went to the kitchen. </w:t>
                  </w:r>
                </w:p>
                <w:p w:rsidR="00F41A89" w:rsidRDefault="00F41A89" w:rsidP="00BE6885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“Mom, we have to eat a whole box of strawberries for breakfast!” said </w:t>
                  </w:r>
                  <w:smartTag w:uri="urn:schemas-microsoft-com:office:smarttags" w:element="place">
                    <w:smartTag w:uri="urn:schemas-microsoft-com:office:smarttags" w:element="City">
                      <w:r w:rsidRPr="00BE6885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Alice</w:t>
                      </w:r>
                    </w:smartTag>
                  </w:smartTag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</w:t>
                  </w:r>
                </w:p>
                <w:p w:rsidR="00F41A89" w:rsidRDefault="00F41A89" w:rsidP="00BE6885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“Why?” asked Mom. “Are strawberries your favorite fruit now?” </w:t>
                  </w:r>
                </w:p>
                <w:p w:rsidR="00F41A89" w:rsidRDefault="00F41A89" w:rsidP="00BE6885">
                  <w:pPr>
                    <w:adjustRightInd w:val="0"/>
                    <w:ind w:leftChars="120" w:left="360" w:hangingChars="50" w:hanging="12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Default="00F41A89" w:rsidP="00BE6885">
                  <w:pPr>
                    <w:adjustRightInd w:val="0"/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>“No,” answered Alice. “I just want to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</w:t>
                  </w: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dance.” </w:t>
                  </w:r>
                </w:p>
                <w:p w:rsidR="00F41A89" w:rsidRDefault="00F41A89" w:rsidP="00BE688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F41A89" w:rsidRPr="00BE6885" w:rsidRDefault="00F41A89" w:rsidP="00BE688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After </w:t>
                  </w:r>
                  <w:smartTag w:uri="urn:schemas-microsoft-com:office:smarttags" w:element="place">
                    <w:smartTag w:uri="urn:schemas-microsoft-com:office:smarttags" w:element="City">
                      <w:r w:rsidRPr="00BE6885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Alice</w:t>
                      </w:r>
                    </w:smartTag>
                  </w:smartTag>
                  <w:r w:rsidRPr="00BE688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ate the whole box of strawberries, she danced around the room.</w:t>
                  </w:r>
                </w:p>
              </w:txbxContent>
            </v:textbox>
          </v:roundrect>
        </w:pict>
      </w: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did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4"/>
              <w:szCs w:val="24"/>
            </w:rPr>
            <w:t>Alice</w:t>
          </w:r>
        </w:smartTag>
      </w:smartTag>
      <w:r>
        <w:rPr>
          <w:rFonts w:ascii="Arial" w:hAnsi="Arial" w:cs="Arial"/>
          <w:sz w:val="24"/>
          <w:szCs w:val="24"/>
        </w:rPr>
        <w:t xml:space="preserve"> do last night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Pr="001D0945" w:rsidRDefault="00F41A8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slept in the kitchen.</w:t>
      </w:r>
    </w:p>
    <w:p w:rsidR="00F41A89" w:rsidRPr="001D0945" w:rsidRDefault="00F41A8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dreamed about a dancing strawberry.</w:t>
      </w:r>
    </w:p>
    <w:p w:rsidR="00F41A89" w:rsidRPr="001D0945" w:rsidRDefault="00F41A8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ate a box of strawberries.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F41A89" w:rsidRPr="001D0945" w:rsidRDefault="00F41A8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danced with her mother.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How was the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4"/>
              <w:szCs w:val="24"/>
            </w:rPr>
            <w:t>Alice</w:t>
          </w:r>
        </w:smartTag>
      </w:smartTag>
      <w:r>
        <w:rPr>
          <w:rFonts w:ascii="Arial" w:hAnsi="Arial" w:cs="Arial"/>
          <w:sz w:val="24"/>
          <w:szCs w:val="24"/>
        </w:rPr>
        <w:t>’s strawberry different from a normal strawberry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Pr="001D0945" w:rsidRDefault="00F41A8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was big and delicious.</w:t>
      </w:r>
    </w:p>
    <w:p w:rsidR="00F41A89" w:rsidRPr="001D0945" w:rsidRDefault="00F41A8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was tiny and red.</w:t>
      </w:r>
    </w:p>
    <w:p w:rsidR="00F41A89" w:rsidRPr="001D0945" w:rsidRDefault="00F41A8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was big and red.</w:t>
      </w:r>
    </w:p>
    <w:p w:rsidR="00F41A89" w:rsidRPr="001D0945" w:rsidRDefault="00F41A8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had long legs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69069D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did she do in the morning?</w:t>
      </w:r>
    </w:p>
    <w:p w:rsidR="00F41A89" w:rsidRDefault="00F41A8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ate a box of strawberries and danced.</w:t>
      </w:r>
    </w:p>
    <w:p w:rsidR="00F41A89" w:rsidRDefault="00F41A8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had a breakfast with her mother.</w:t>
      </w:r>
    </w:p>
    <w:p w:rsidR="00F41A89" w:rsidRDefault="00F41A8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She dreamed about a strawberry and danced. </w:t>
      </w:r>
    </w:p>
    <w:p w:rsidR="00F41A89" w:rsidRPr="0069069D" w:rsidRDefault="00F41A8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She went to the living room. </w:t>
      </w: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890CAA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F41A89" w:rsidRPr="001D0945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9" style="position:absolute;margin-left:23.35pt;margin-top:4.3pt;width:397.5pt;height:299.5pt;z-index:251655680" arcsize="3425f" filled="f" strokeweight="1pt">
            <v:shadow color="#868686"/>
            <v:textbox style="mso-next-textbox:#_x0000_s1039">
              <w:txbxContent>
                <w:p w:rsidR="00F41A89" w:rsidRDefault="00F41A89" w:rsidP="00C46571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Jay’s sister, Anna, went away to camp last summer. </w:t>
                  </w:r>
                </w:p>
                <w:p w:rsidR="00F41A89" w:rsidRDefault="00F41A89" w:rsidP="00C46571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Jay wanted to go camping too. </w:t>
                  </w:r>
                </w:p>
                <w:p w:rsidR="00F41A89" w:rsidRDefault="00F41A89" w:rsidP="00C46571">
                  <w:pPr>
                    <w:adjustRightInd w:val="0"/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“Can I go with you, Anna?” asked Jay. </w:t>
                  </w:r>
                </w:p>
                <w:p w:rsidR="00F41A89" w:rsidRDefault="00F41A89" w:rsidP="00C46571">
                  <w:pPr>
                    <w:adjustRightInd w:val="0"/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“Sorry Jay,” said Anna. “You are too little.” </w:t>
                  </w:r>
                </w:p>
                <w:p w:rsidR="00F41A89" w:rsidRPr="00C46571" w:rsidRDefault="00F41A89" w:rsidP="00C46571">
                  <w:pPr>
                    <w:adjustRightInd w:val="0"/>
                    <w:rPr>
                      <w:rFonts w:cs="Arial"/>
                      <w:kern w:val="0"/>
                      <w:szCs w:val="20"/>
                    </w:rPr>
                  </w:pPr>
                </w:p>
                <w:p w:rsidR="00F41A89" w:rsidRDefault="00F41A89" w:rsidP="00C46571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At the camp, Anna slept in a tent. She ate outdoors. She told ghost stories. </w:t>
                  </w:r>
                </w:p>
                <w:p w:rsidR="00F41A89" w:rsidRPr="00C46571" w:rsidRDefault="00F41A89" w:rsidP="00C46571">
                  <w:pPr>
                    <w:adjustRightInd w:val="0"/>
                    <w:rPr>
                      <w:rFonts w:cs="Arial"/>
                      <w:kern w:val="0"/>
                      <w:szCs w:val="20"/>
                    </w:rPr>
                  </w:pPr>
                </w:p>
                <w:p w:rsidR="00F41A89" w:rsidRDefault="00F41A89" w:rsidP="00C46571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 week later, Jay made his own camp in the backyard. He made a tent out of a blanket. He made sandwiches to eat. </w:t>
                  </w:r>
                </w:p>
                <w:p w:rsidR="00F41A89" w:rsidRDefault="00F41A89" w:rsidP="00C46571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sat in the grass and told ghost stories with his teddy bear. Anna came outside. </w:t>
                  </w:r>
                </w:p>
                <w:p w:rsidR="00F41A89" w:rsidRPr="00C46571" w:rsidRDefault="00F41A89" w:rsidP="00C46571">
                  <w:pPr>
                    <w:adjustRightInd w:val="0"/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>“Hi Jay, can I please come to your camp?” Anna asked.</w:t>
                  </w:r>
                </w:p>
                <w:p w:rsidR="00F41A89" w:rsidRPr="00C46571" w:rsidRDefault="00F41A89" w:rsidP="00C46571">
                  <w:pPr>
                    <w:ind w:firstLineChars="150" w:firstLine="360"/>
                    <w:rPr>
                      <w:sz w:val="24"/>
                      <w:szCs w:val="24"/>
                    </w:rPr>
                  </w:pPr>
                  <w:r w:rsidRPr="00C46571">
                    <w:rPr>
                      <w:rFonts w:cs="Arial"/>
                      <w:kern w:val="0"/>
                      <w:sz w:val="24"/>
                      <w:szCs w:val="24"/>
                    </w:rPr>
                    <w:t>“Yes,” said Jay, smiling.</w:t>
                  </w:r>
                </w:p>
              </w:txbxContent>
            </v:textbox>
          </v:roundrect>
        </w:pict>
      </w:r>
    </w:p>
    <w:p w:rsidR="00F41A89" w:rsidRPr="001D0945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did </w:t>
      </w:r>
      <w:r w:rsidRPr="00C46571">
        <w:rPr>
          <w:rFonts w:ascii="Arial" w:hAnsi="Arial" w:cs="Arial"/>
          <w:sz w:val="24"/>
          <w:szCs w:val="24"/>
          <w:u w:val="single"/>
        </w:rPr>
        <w:t>Not</w:t>
      </w:r>
      <w:r>
        <w:rPr>
          <w:rFonts w:ascii="Arial" w:hAnsi="Arial" w:cs="Arial"/>
          <w:sz w:val="24"/>
          <w:szCs w:val="24"/>
        </w:rPr>
        <w:t xml:space="preserve"> Anna do last summer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Pr="001D0945" w:rsidRDefault="00F41A8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sat in the grass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told ghost stories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slept in a tent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ate outdoors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69069D" w:rsidRDefault="00F41A8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can’t Jay go camping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Pr="001D0945" w:rsidRDefault="00F41A8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doesn’t like him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scared of ghost stories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doesn’t want to go camping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is too young to camp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Default="00F41A89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F41A89" w:rsidRPr="00613FA5" w:rsidRDefault="00F41A89" w:rsidP="00613FA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happened after a week</w:t>
      </w:r>
      <w:r w:rsidRPr="001D0945">
        <w:rPr>
          <w:rFonts w:ascii="Arial" w:hAnsi="Arial" w:cs="Arial"/>
          <w:sz w:val="24"/>
          <w:szCs w:val="24"/>
        </w:rPr>
        <w:t>?</w:t>
      </w:r>
    </w:p>
    <w:p w:rsidR="00F41A89" w:rsidRDefault="00F41A8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went to camp again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Default="00F41A8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Jay made a tent out of a blanket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Default="00F41A8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told ghost stories with the teddy bear.</w:t>
      </w:r>
    </w:p>
    <w:p w:rsidR="00F41A89" w:rsidRPr="001D0945" w:rsidRDefault="00F41A8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made some sandwiches to eat</w:t>
      </w:r>
      <w:r w:rsidRPr="001D0945">
        <w:rPr>
          <w:rFonts w:ascii="Arial" w:hAnsi="Arial" w:cs="Arial"/>
          <w:sz w:val="24"/>
          <w:szCs w:val="24"/>
        </w:rPr>
        <w:t>.</w:t>
      </w:r>
    </w:p>
    <w:p w:rsidR="00F41A89" w:rsidRPr="001D0945" w:rsidRDefault="00F41A89" w:rsidP="002B7B5A">
      <w:pPr>
        <w:rPr>
          <w:rFonts w:ascii="Arial" w:hAnsi="Arial" w:cs="Arial"/>
        </w:rPr>
        <w:sectPr w:rsidR="00F41A89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F41A89" w:rsidRDefault="00F41A89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F41A89" w:rsidRPr="001D0945" w:rsidRDefault="00F41A89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F41A89" w:rsidRDefault="00F41A89" w:rsidP="001D0945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</w:t>
      </w:r>
      <w:r>
        <w:rPr>
          <w:rFonts w:ascii="Arial" w:hAnsi="Arial" w:cs="Arial"/>
        </w:rPr>
        <w:t>1~2</w:t>
      </w:r>
      <w:r w:rsidRPr="001D0945">
        <w:rPr>
          <w:rFonts w:ascii="Arial" w:hAnsi="Arial" w:cs="Arial"/>
        </w:rPr>
        <w:t>0)</w:t>
      </w:r>
    </w:p>
    <w:p w:rsidR="00F41A89" w:rsidRDefault="00F41A89" w:rsidP="002B7B5A">
      <w:pPr>
        <w:rPr>
          <w:rFonts w:ascii="Arial" w:hAnsi="Arial" w:cs="Arial"/>
        </w:rPr>
      </w:pPr>
    </w:p>
    <w:p w:rsidR="00F41A89" w:rsidRDefault="00F41A89" w:rsidP="002B7B5A">
      <w:pPr>
        <w:rPr>
          <w:rFonts w:ascii="Arial" w:hAnsi="Arial" w:cs="Arial"/>
        </w:rPr>
      </w:pPr>
    </w:p>
    <w:p w:rsidR="00F41A89" w:rsidRDefault="00F41A89" w:rsidP="002B7B5A">
      <w:pPr>
        <w:rPr>
          <w:rFonts w:ascii="Arial" w:hAnsi="Arial" w:cs="Arial"/>
        </w:rPr>
      </w:pPr>
    </w:p>
    <w:p w:rsidR="00F41A89" w:rsidRPr="001D0945" w:rsidRDefault="00F41A89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goat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1D0945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pumpkin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helmet</w:t>
      </w:r>
      <w:r w:rsidRPr="001D0945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ab/>
        <w:t xml:space="preserve">    4.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bored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sz w:val="24"/>
          <w:szCs w:val="24"/>
        </w:rPr>
        <w:t>kitchen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F41A89" w:rsidRPr="001D0945" w:rsidRDefault="00F41A89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delicious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backyard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understand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pocket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count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d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c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a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a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b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c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c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a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a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c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d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d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d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a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b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d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a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a</w:t>
      </w:r>
    </w:p>
    <w:p w:rsidR="00F41A89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d</w:t>
      </w:r>
    </w:p>
    <w:p w:rsidR="00F41A89" w:rsidRPr="001D0945" w:rsidRDefault="00F41A8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b</w:t>
      </w:r>
    </w:p>
    <w:p w:rsidR="00F41A89" w:rsidRPr="001D0945" w:rsidRDefault="00F41A89" w:rsidP="001D0945">
      <w:pPr>
        <w:rPr>
          <w:rFonts w:ascii="Arial" w:hAnsi="Arial" w:cs="Arial"/>
        </w:rPr>
      </w:pPr>
    </w:p>
    <w:p w:rsidR="00F41A89" w:rsidRDefault="00F41A89" w:rsidP="002B7B5A">
      <w:pPr>
        <w:rPr>
          <w:rFonts w:ascii="Arial" w:hAnsi="Arial" w:cs="Arial"/>
        </w:rPr>
      </w:pPr>
    </w:p>
    <w:p w:rsidR="00F41A89" w:rsidRPr="001D0945" w:rsidRDefault="00F41A89" w:rsidP="002B7B5A">
      <w:pPr>
        <w:rPr>
          <w:rFonts w:ascii="Arial" w:hAnsi="Arial" w:cs="Arial"/>
        </w:rPr>
      </w:pPr>
    </w:p>
    <w:sectPr w:rsidR="00F41A89" w:rsidRPr="001D0945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89" w:rsidRDefault="00F41A89" w:rsidP="003D66DE">
      <w:r>
        <w:separator/>
      </w:r>
    </w:p>
  </w:endnote>
  <w:endnote w:type="continuationSeparator" w:id="0">
    <w:p w:rsidR="00F41A89" w:rsidRDefault="00F41A89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9" w:rsidRDefault="00F41A89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F41A89" w:rsidRDefault="00F41A89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1660C4">
        <w:rPr>
          <w:noProof/>
          <w:lang w:val="ko-KR"/>
        </w:rPr>
        <w:t>1</w:t>
      </w:r>
    </w:fldSimple>
  </w:p>
  <w:p w:rsidR="00F41A89" w:rsidRDefault="00F41A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89" w:rsidRDefault="00F41A89" w:rsidP="003D66DE">
      <w:r>
        <w:separator/>
      </w:r>
    </w:p>
  </w:footnote>
  <w:footnote w:type="continuationSeparator" w:id="0">
    <w:p w:rsidR="00F41A89" w:rsidRDefault="00F41A89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89" w:rsidRDefault="00F41A8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6.65pt;margin-top:-13.55pt;width:115.1pt;height:25.95pt;z-index:251660288" filled="f" stroked="f">
          <v:textbox style="mso-next-textbox:#_x0000_s2049">
            <w:txbxContent>
              <w:p w:rsidR="00F41A89" w:rsidRPr="00DC6386" w:rsidRDefault="00F41A89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DC6386">
                  <w:rPr>
                    <w:b/>
                    <w:color w:val="000000"/>
                    <w:sz w:val="18"/>
                    <w:szCs w:val="18"/>
                  </w:rPr>
                  <w:t>Reading Train 1 (Final)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0FFB38DF"/>
    <w:multiLevelType w:val="hybridMultilevel"/>
    <w:tmpl w:val="964205D2"/>
    <w:lvl w:ilvl="0" w:tplc="4B6E2B5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4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5">
    <w:nsid w:val="19C311AD"/>
    <w:multiLevelType w:val="hybridMultilevel"/>
    <w:tmpl w:val="5F4C3D66"/>
    <w:lvl w:ilvl="0" w:tplc="E22EBA0E">
      <w:start w:val="1"/>
      <w:numFmt w:val="upp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  <w:rPr>
        <w:rFonts w:cs="Times New Roman"/>
      </w:rPr>
    </w:lvl>
  </w:abstractNum>
  <w:abstractNum w:abstractNumId="6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1FED0450"/>
    <w:multiLevelType w:val="hybridMultilevel"/>
    <w:tmpl w:val="4FDAE9F0"/>
    <w:lvl w:ilvl="0" w:tplc="34503BCC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1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275C1E9F"/>
    <w:multiLevelType w:val="hybridMultilevel"/>
    <w:tmpl w:val="AF1EC058"/>
    <w:lvl w:ilvl="0" w:tplc="B5DEB016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3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4">
    <w:nsid w:val="398A1B49"/>
    <w:multiLevelType w:val="hybridMultilevel"/>
    <w:tmpl w:val="C5944F00"/>
    <w:lvl w:ilvl="0" w:tplc="E5A205B8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5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6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7">
    <w:nsid w:val="48F93351"/>
    <w:multiLevelType w:val="hybridMultilevel"/>
    <w:tmpl w:val="0A943A36"/>
    <w:lvl w:ilvl="0" w:tplc="88046744">
      <w:start w:val="1"/>
      <w:numFmt w:val="lowerLetter"/>
      <w:lvlText w:val="%1."/>
      <w:lvlJc w:val="left"/>
      <w:pPr>
        <w:ind w:left="122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6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86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6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406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3" w:hanging="400"/>
      </w:pPr>
      <w:rPr>
        <w:rFonts w:cs="Times New Roman"/>
      </w:rPr>
    </w:lvl>
  </w:abstractNum>
  <w:abstractNum w:abstractNumId="18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9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20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21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22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3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4">
    <w:nsid w:val="6DD262B0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5" w:hanging="400"/>
      </w:pPr>
      <w:rPr>
        <w:rFonts w:cs="Times New Roman"/>
      </w:rPr>
    </w:lvl>
  </w:abstractNum>
  <w:abstractNum w:abstractNumId="25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6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20"/>
  </w:num>
  <w:num w:numId="2">
    <w:abstractNumId w:val="24"/>
  </w:num>
  <w:num w:numId="3">
    <w:abstractNumId w:val="13"/>
  </w:num>
  <w:num w:numId="4">
    <w:abstractNumId w:val="18"/>
  </w:num>
  <w:num w:numId="5">
    <w:abstractNumId w:val="9"/>
  </w:num>
  <w:num w:numId="6">
    <w:abstractNumId w:val="1"/>
  </w:num>
  <w:num w:numId="7">
    <w:abstractNumId w:val="22"/>
  </w:num>
  <w:num w:numId="8">
    <w:abstractNumId w:val="16"/>
  </w:num>
  <w:num w:numId="9">
    <w:abstractNumId w:val="23"/>
  </w:num>
  <w:num w:numId="10">
    <w:abstractNumId w:val="2"/>
  </w:num>
  <w:num w:numId="11">
    <w:abstractNumId w:val="4"/>
  </w:num>
  <w:num w:numId="12">
    <w:abstractNumId w:val="25"/>
  </w:num>
  <w:num w:numId="13">
    <w:abstractNumId w:val="11"/>
  </w:num>
  <w:num w:numId="14">
    <w:abstractNumId w:val="19"/>
  </w:num>
  <w:num w:numId="15">
    <w:abstractNumId w:val="21"/>
  </w:num>
  <w:num w:numId="16">
    <w:abstractNumId w:val="6"/>
  </w:num>
  <w:num w:numId="17">
    <w:abstractNumId w:val="26"/>
  </w:num>
  <w:num w:numId="18">
    <w:abstractNumId w:val="15"/>
  </w:num>
  <w:num w:numId="19">
    <w:abstractNumId w:val="0"/>
  </w:num>
  <w:num w:numId="20">
    <w:abstractNumId w:val="8"/>
  </w:num>
  <w:num w:numId="21">
    <w:abstractNumId w:val="7"/>
  </w:num>
  <w:num w:numId="22">
    <w:abstractNumId w:val="10"/>
  </w:num>
  <w:num w:numId="23">
    <w:abstractNumId w:val="12"/>
  </w:num>
  <w:num w:numId="24">
    <w:abstractNumId w:val="17"/>
  </w:num>
  <w:num w:numId="25">
    <w:abstractNumId w:val="14"/>
  </w:num>
  <w:num w:numId="26">
    <w:abstractNumId w:val="3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37C4C"/>
    <w:rsid w:val="000868BB"/>
    <w:rsid w:val="00097B20"/>
    <w:rsid w:val="000B506F"/>
    <w:rsid w:val="000B539C"/>
    <w:rsid w:val="000D1AEA"/>
    <w:rsid w:val="000E5BDC"/>
    <w:rsid w:val="000F5039"/>
    <w:rsid w:val="000F7110"/>
    <w:rsid w:val="00106E78"/>
    <w:rsid w:val="001126C1"/>
    <w:rsid w:val="00121B11"/>
    <w:rsid w:val="001623D6"/>
    <w:rsid w:val="00165DE5"/>
    <w:rsid w:val="001660C4"/>
    <w:rsid w:val="0016782A"/>
    <w:rsid w:val="00191A9A"/>
    <w:rsid w:val="00193054"/>
    <w:rsid w:val="001A22CD"/>
    <w:rsid w:val="001B6AEF"/>
    <w:rsid w:val="001D0945"/>
    <w:rsid w:val="001F55C9"/>
    <w:rsid w:val="002373DE"/>
    <w:rsid w:val="002425D9"/>
    <w:rsid w:val="00247B87"/>
    <w:rsid w:val="00256CF8"/>
    <w:rsid w:val="002875CB"/>
    <w:rsid w:val="002B7B5A"/>
    <w:rsid w:val="002C1378"/>
    <w:rsid w:val="002E066E"/>
    <w:rsid w:val="002E74CE"/>
    <w:rsid w:val="003135A1"/>
    <w:rsid w:val="0035122D"/>
    <w:rsid w:val="00353B60"/>
    <w:rsid w:val="00380D46"/>
    <w:rsid w:val="00384ADD"/>
    <w:rsid w:val="00391AED"/>
    <w:rsid w:val="003D1FCF"/>
    <w:rsid w:val="003D3B39"/>
    <w:rsid w:val="003D4BDE"/>
    <w:rsid w:val="003D66DE"/>
    <w:rsid w:val="004064DC"/>
    <w:rsid w:val="00423F81"/>
    <w:rsid w:val="00455395"/>
    <w:rsid w:val="00463723"/>
    <w:rsid w:val="004865AD"/>
    <w:rsid w:val="004958D4"/>
    <w:rsid w:val="004C27A4"/>
    <w:rsid w:val="00551031"/>
    <w:rsid w:val="0055114C"/>
    <w:rsid w:val="00554160"/>
    <w:rsid w:val="00556BCD"/>
    <w:rsid w:val="00561A80"/>
    <w:rsid w:val="0059659B"/>
    <w:rsid w:val="005A03B1"/>
    <w:rsid w:val="005A4C6C"/>
    <w:rsid w:val="005F0597"/>
    <w:rsid w:val="00613FA5"/>
    <w:rsid w:val="00631BF3"/>
    <w:rsid w:val="006601FE"/>
    <w:rsid w:val="00664E06"/>
    <w:rsid w:val="0069069D"/>
    <w:rsid w:val="006951A4"/>
    <w:rsid w:val="006A5E53"/>
    <w:rsid w:val="006A6A54"/>
    <w:rsid w:val="00741E2A"/>
    <w:rsid w:val="00751166"/>
    <w:rsid w:val="0076001B"/>
    <w:rsid w:val="007F1C2B"/>
    <w:rsid w:val="007F4193"/>
    <w:rsid w:val="00800827"/>
    <w:rsid w:val="00801884"/>
    <w:rsid w:val="00802DA3"/>
    <w:rsid w:val="008041CC"/>
    <w:rsid w:val="00804F47"/>
    <w:rsid w:val="00814E13"/>
    <w:rsid w:val="0088594B"/>
    <w:rsid w:val="00890CAA"/>
    <w:rsid w:val="00893638"/>
    <w:rsid w:val="008B2162"/>
    <w:rsid w:val="008B6BC4"/>
    <w:rsid w:val="008B6CED"/>
    <w:rsid w:val="008E0C5D"/>
    <w:rsid w:val="008E12B2"/>
    <w:rsid w:val="009116AF"/>
    <w:rsid w:val="0092194F"/>
    <w:rsid w:val="0096477F"/>
    <w:rsid w:val="00974091"/>
    <w:rsid w:val="0097543B"/>
    <w:rsid w:val="00985BC4"/>
    <w:rsid w:val="00986144"/>
    <w:rsid w:val="009A50FD"/>
    <w:rsid w:val="009A5B9E"/>
    <w:rsid w:val="009A7F4A"/>
    <w:rsid w:val="009B0AEA"/>
    <w:rsid w:val="009B45C1"/>
    <w:rsid w:val="00A05112"/>
    <w:rsid w:val="00A5740D"/>
    <w:rsid w:val="00A72DD1"/>
    <w:rsid w:val="00A75E25"/>
    <w:rsid w:val="00A87202"/>
    <w:rsid w:val="00A914A9"/>
    <w:rsid w:val="00AC3A07"/>
    <w:rsid w:val="00AD3812"/>
    <w:rsid w:val="00B52EFF"/>
    <w:rsid w:val="00B7613F"/>
    <w:rsid w:val="00B833FB"/>
    <w:rsid w:val="00B87D4D"/>
    <w:rsid w:val="00BE6885"/>
    <w:rsid w:val="00C151CD"/>
    <w:rsid w:val="00C46571"/>
    <w:rsid w:val="00C67935"/>
    <w:rsid w:val="00CA7EC3"/>
    <w:rsid w:val="00CD5B67"/>
    <w:rsid w:val="00CE2D54"/>
    <w:rsid w:val="00D16A18"/>
    <w:rsid w:val="00D25290"/>
    <w:rsid w:val="00D27F55"/>
    <w:rsid w:val="00D46059"/>
    <w:rsid w:val="00D714E7"/>
    <w:rsid w:val="00D77ABF"/>
    <w:rsid w:val="00D84397"/>
    <w:rsid w:val="00D91800"/>
    <w:rsid w:val="00D95E02"/>
    <w:rsid w:val="00DA3BB1"/>
    <w:rsid w:val="00DA3EC5"/>
    <w:rsid w:val="00DB0BAA"/>
    <w:rsid w:val="00DC6386"/>
    <w:rsid w:val="00DE1F0D"/>
    <w:rsid w:val="00E01725"/>
    <w:rsid w:val="00E04E35"/>
    <w:rsid w:val="00E16920"/>
    <w:rsid w:val="00E24EE3"/>
    <w:rsid w:val="00E25471"/>
    <w:rsid w:val="00E558ED"/>
    <w:rsid w:val="00E62DB3"/>
    <w:rsid w:val="00E75F89"/>
    <w:rsid w:val="00E80552"/>
    <w:rsid w:val="00E8533C"/>
    <w:rsid w:val="00E908E3"/>
    <w:rsid w:val="00EB0C4D"/>
    <w:rsid w:val="00EB27D2"/>
    <w:rsid w:val="00EB71EF"/>
    <w:rsid w:val="00EC1BB4"/>
    <w:rsid w:val="00EE2DF7"/>
    <w:rsid w:val="00F27FD4"/>
    <w:rsid w:val="00F328DE"/>
    <w:rsid w:val="00F377D6"/>
    <w:rsid w:val="00F41A89"/>
    <w:rsid w:val="00F7071E"/>
    <w:rsid w:val="00F91573"/>
    <w:rsid w:val="00FA778D"/>
    <w:rsid w:val="00FB36A1"/>
    <w:rsid w:val="00FD7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eastAsia="Times New Roman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362</TotalTime>
  <Pages>8</Pages>
  <Words>542</Words>
  <Characters>3094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chj</cp:lastModifiedBy>
  <cp:revision>21</cp:revision>
  <cp:lastPrinted>2011-12-16T15:15:00Z</cp:lastPrinted>
  <dcterms:created xsi:type="dcterms:W3CDTF">2011-12-16T11:48:00Z</dcterms:created>
  <dcterms:modified xsi:type="dcterms:W3CDTF">2012-01-11T01:35:00Z</dcterms:modified>
</cp:coreProperties>
</file>